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EE423">
      <w:pPr>
        <w:spacing w:after="360"/>
        <w:jc w:val="left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附件6</w:t>
      </w:r>
    </w:p>
    <w:p w14:paraId="7975BDA9">
      <w:pPr>
        <w:spacing w:after="360"/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  <w:lang w:eastAsia="zh-CN"/>
        </w:rPr>
        <w:t>聊城市</w:t>
      </w:r>
      <w:r>
        <w:rPr>
          <w:rFonts w:hint="eastAsia"/>
          <w:b/>
          <w:sz w:val="36"/>
        </w:rPr>
        <w:t>教育科学规划课题重要事项变更申请审批表</w:t>
      </w:r>
    </w:p>
    <w:tbl>
      <w:tblPr>
        <w:tblStyle w:val="2"/>
        <w:tblW w:w="9135" w:type="dxa"/>
        <w:tblInd w:w="-495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74"/>
        <w:gridCol w:w="1875"/>
        <w:gridCol w:w="1065"/>
        <w:gridCol w:w="526"/>
        <w:gridCol w:w="4095"/>
      </w:tblGrid>
      <w:tr w14:paraId="3CAD92F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63" w:hRule="atLeast"/>
        </w:trPr>
        <w:tc>
          <w:tcPr>
            <w:tcW w:w="1574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EF5AB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课题名称</w:t>
            </w:r>
          </w:p>
        </w:tc>
        <w:tc>
          <w:tcPr>
            <w:tcW w:w="7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CC20DB3"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 w14:paraId="598311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14" w:hRule="atLeast"/>
        </w:trPr>
        <w:tc>
          <w:tcPr>
            <w:tcW w:w="157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6B4D6360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课题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6499221B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807BDBF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F151FFD"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 w14:paraId="226406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</w:trPr>
        <w:tc>
          <w:tcPr>
            <w:tcW w:w="1574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C0A00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原完成时间</w:t>
            </w:r>
          </w:p>
        </w:tc>
        <w:tc>
          <w:tcPr>
            <w:tcW w:w="1875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60359DA"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91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D81B33D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课题批准号</w:t>
            </w:r>
          </w:p>
        </w:tc>
        <w:tc>
          <w:tcPr>
            <w:tcW w:w="4095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C4BEFD5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3B94C9F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</w:trPr>
        <w:tc>
          <w:tcPr>
            <w:tcW w:w="1574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67202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7561" w:type="dxa"/>
            <w:gridSpan w:val="4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8C5D253">
            <w:pPr>
              <w:autoSpaceDE w:val="0"/>
              <w:autoSpaceDN w:val="0"/>
              <w:adjustRightInd w:val="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2FC9E5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006" w:hRule="atLeast"/>
        </w:trPr>
        <w:tc>
          <w:tcPr>
            <w:tcW w:w="9135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B08ADA">
            <w:pPr>
              <w:autoSpaceDE w:val="0"/>
              <w:autoSpaceDN w:val="0"/>
              <w:adjustRightInd w:val="0"/>
              <w:spacing w:after="156" w:afterLines="50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变更内容:   </w:t>
            </w:r>
          </w:p>
          <w:p w14:paraId="6CC895FE">
            <w:pPr>
              <w:autoSpaceDE w:val="0"/>
              <w:autoSpaceDN w:val="0"/>
              <w:adjustRightInd w:val="0"/>
              <w:spacing w:after="156" w:afterLines="50"/>
              <w:ind w:firstLine="504" w:firstLineChars="200"/>
              <w:rPr>
                <w:rFonts w:hint="eastAsia" w:ascii="仿宋_GB2312" w:eastAsia="仿宋_GB2312"/>
                <w:color w:val="000000"/>
                <w:w w:val="9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□变更课题负责人   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改变成果形式     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改变课题名称  </w:t>
            </w:r>
          </w:p>
          <w:p w14:paraId="4E752496">
            <w:pPr>
              <w:autoSpaceDE w:val="0"/>
              <w:autoSpaceDN w:val="0"/>
              <w:adjustRightInd w:val="0"/>
              <w:ind w:firstLine="480"/>
              <w:rPr>
                <w:rFonts w:hint="eastAsia" w:ascii="仿宋_GB2312" w:eastAsia="仿宋_GB2312"/>
                <w:color w:val="000000"/>
                <w:w w:val="9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>□研究内容有重大调整</w:t>
            </w:r>
            <w:r>
              <w:rPr>
                <w:rFonts w:hint="eastAsia" w:ascii="仿宋_GB2312" w:eastAsia="仿宋_GB2312"/>
                <w:color w:val="000000"/>
                <w:w w:val="80"/>
                <w:sz w:val="28"/>
              </w:rPr>
              <w:t xml:space="preserve">      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□延期半年  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延期一年   </w:t>
            </w:r>
          </w:p>
          <w:p w14:paraId="1DCCF324">
            <w:pPr>
              <w:autoSpaceDE w:val="0"/>
              <w:autoSpaceDN w:val="0"/>
              <w:adjustRightInd w:val="0"/>
              <w:ind w:firstLine="480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□申请撤项   □其他 </w:t>
            </w:r>
          </w:p>
        </w:tc>
      </w:tr>
      <w:tr w14:paraId="4BCE78F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399" w:hRule="atLeast"/>
        </w:trPr>
        <w:tc>
          <w:tcPr>
            <w:tcW w:w="913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top"/>
          </w:tcPr>
          <w:p w14:paraId="7BC391B9">
            <w:pPr>
              <w:autoSpaceDE w:val="0"/>
              <w:autoSpaceDN w:val="0"/>
              <w:adjustRightInd w:val="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变更事由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：</w:t>
            </w:r>
          </w:p>
          <w:p w14:paraId="088D74AF">
            <w:pPr>
              <w:autoSpaceDE w:val="0"/>
              <w:autoSpaceDN w:val="0"/>
              <w:adjustRightInd w:val="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</w:p>
          <w:p w14:paraId="5820B3A3">
            <w:pPr>
              <w:autoSpaceDE w:val="0"/>
              <w:autoSpaceDN w:val="0"/>
              <w:adjustRightInd w:val="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/>
              </w:rPr>
            </w:pPr>
          </w:p>
          <w:p w14:paraId="23C2CDB5">
            <w:pPr>
              <w:autoSpaceDE w:val="0"/>
              <w:autoSpaceDN w:val="0"/>
              <w:adjustRightInd w:val="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</w:p>
          <w:p w14:paraId="09939392">
            <w:pPr>
              <w:autoSpaceDE w:val="0"/>
              <w:autoSpaceDN w:val="0"/>
              <w:adjustRightInd w:val="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</w:p>
          <w:p w14:paraId="70BD48F0">
            <w:pPr>
              <w:autoSpaceDE w:val="0"/>
              <w:autoSpaceDN w:val="0"/>
              <w:adjustRightInd w:val="0"/>
              <w:spacing w:after="16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 xml:space="preserve">    课题负责人（签字）：</w:t>
            </w:r>
          </w:p>
          <w:p w14:paraId="21ACB907">
            <w:pPr>
              <w:autoSpaceDE w:val="0"/>
              <w:autoSpaceDN w:val="0"/>
              <w:adjustRightInd w:val="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 xml:space="preserve"> 年  月  日</w:t>
            </w:r>
          </w:p>
        </w:tc>
      </w:tr>
      <w:tr w14:paraId="62C1339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149" w:hRule="atLeast"/>
        </w:trPr>
        <w:tc>
          <w:tcPr>
            <w:tcW w:w="4514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C113F">
            <w:pPr>
              <w:autoSpaceDE w:val="0"/>
              <w:autoSpaceDN w:val="0"/>
              <w:adjustRightInd w:val="0"/>
              <w:ind w:right="271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课题负责人所在单位意见</w:t>
            </w:r>
          </w:p>
          <w:p w14:paraId="33761042">
            <w:pPr>
              <w:autoSpaceDE w:val="0"/>
              <w:autoSpaceDN w:val="0"/>
              <w:adjustRightInd w:val="0"/>
              <w:ind w:firstLine="2400" w:firstLineChars="10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  <w:p w14:paraId="1C8030D1">
            <w:pPr>
              <w:autoSpaceDE w:val="0"/>
              <w:autoSpaceDN w:val="0"/>
              <w:adjustRightInd w:val="0"/>
              <w:ind w:firstLine="2400" w:firstLineChars="10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  <w:p w14:paraId="196B7FB3">
            <w:pPr>
              <w:autoSpaceDE w:val="0"/>
              <w:autoSpaceDN w:val="0"/>
              <w:adjustRightInd w:val="0"/>
              <w:ind w:firstLine="2400" w:firstLineChars="10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  <w:p w14:paraId="3C6FD066">
            <w:pPr>
              <w:autoSpaceDE w:val="0"/>
              <w:autoSpaceDN w:val="0"/>
              <w:adjustRightInd w:val="0"/>
              <w:ind w:firstLine="2400" w:firstLineChars="10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签  章</w:t>
            </w:r>
          </w:p>
          <w:p w14:paraId="760FD056">
            <w:pPr>
              <w:autoSpaceDE w:val="0"/>
              <w:autoSpaceDN w:val="0"/>
              <w:adjustRightInd w:val="0"/>
              <w:ind w:right="271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年  月  日</w:t>
            </w:r>
          </w:p>
        </w:tc>
        <w:tc>
          <w:tcPr>
            <w:tcW w:w="4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6E7D84B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聊城市教育科学规划领导小组</w:t>
            </w:r>
          </w:p>
          <w:p w14:paraId="18E3E9D6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办公室意见</w:t>
            </w:r>
          </w:p>
          <w:p w14:paraId="17E10E3F">
            <w:pPr>
              <w:autoSpaceDE w:val="0"/>
              <w:autoSpaceDN w:val="0"/>
              <w:adjustRightInd w:val="0"/>
              <w:ind w:firstLine="1920" w:firstLineChars="8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  <w:p w14:paraId="63715B5C">
            <w:pPr>
              <w:autoSpaceDE w:val="0"/>
              <w:autoSpaceDN w:val="0"/>
              <w:adjustRightInd w:val="0"/>
              <w:ind w:firstLine="1920" w:firstLineChars="8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  <w:p w14:paraId="335537EE">
            <w:pPr>
              <w:autoSpaceDE w:val="0"/>
              <w:autoSpaceDN w:val="0"/>
              <w:adjustRightInd w:val="0"/>
              <w:ind w:firstLine="1920" w:firstLineChars="8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签  章</w:t>
            </w:r>
          </w:p>
          <w:p w14:paraId="0EAA4CE6">
            <w:pPr>
              <w:autoSpaceDE w:val="0"/>
              <w:autoSpaceDN w:val="0"/>
              <w:adjustRightInd w:val="0"/>
              <w:ind w:firstLine="1920" w:firstLineChars="8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年  月  日</w:t>
            </w:r>
          </w:p>
        </w:tc>
      </w:tr>
    </w:tbl>
    <w:p w14:paraId="59DCC0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2F7FA4"/>
    <w:rsid w:val="16DA3143"/>
    <w:rsid w:val="1B0107B7"/>
    <w:rsid w:val="35601D24"/>
    <w:rsid w:val="3C2F7FA4"/>
    <w:rsid w:val="519707CE"/>
    <w:rsid w:val="5C2B123C"/>
    <w:rsid w:val="6D535020"/>
    <w:rsid w:val="78292D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164</Words>
  <Characters>164</Characters>
  <Lines>0</Lines>
  <Paragraphs>0</Paragraphs>
  <TotalTime>0</TotalTime>
  <ScaleCrop>false</ScaleCrop>
  <LinksUpToDate>false</LinksUpToDate>
  <CharactersWithSpaces>325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2018-10-16T08:23:00Z</dcterms:created>
  <dc:creator>老张</dc:creator>
  <cp:lastModifiedBy>风起了</cp:lastModifiedBy>
  <dcterms:modified xsi:type="dcterms:W3CDTF">2025-03-21T02:06:59Z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40FF030DEB8E4D7E8854B307CB48B432</vt:lpwstr>
  </property>
  <property fmtid="{D5CDD505-2E9C-101B-9397-08002B2CF9AE}" pid="4" name="KSOTemplateDocerSaveRecord">
    <vt:lpwstr>eyJoZGlkIjoiOWExMGNjNmJmNDQxYzBlMzEzZTlmMTBkYWMzNWRmNzgiLCJ1c2VySWQiOiIzNTcxMDk0MzYifQ==</vt:lpwstr>
  </property>
</Properties>
</file>